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79" w:rsidRPr="00DB6B63" w:rsidRDefault="000B0979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0979" w:rsidRPr="00D733A7" w:rsidRDefault="000B097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0B0979" w:rsidRPr="00D733A7" w:rsidRDefault="000B0979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0B0979" w:rsidRPr="00D733A7" w:rsidRDefault="000B0979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0B0979" w:rsidRPr="008830F4" w:rsidRDefault="000B0979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B0979" w:rsidRPr="00D733A7" w:rsidRDefault="000B0979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0B0979" w:rsidRPr="00A736B2" w:rsidRDefault="000B0979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0B0979" w:rsidRPr="0091071D" w:rsidRDefault="000B0979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231</w:t>
      </w:r>
    </w:p>
    <w:p w:rsidR="000B0979" w:rsidRPr="0091071D" w:rsidRDefault="000B0979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B0979" w:rsidRDefault="000B0979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0979" w:rsidRPr="004E0FD6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4914/16.09.2021г.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191/05.08.20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Стояново,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69537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0B0979" w:rsidRDefault="000B0979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B0979" w:rsidRPr="00380184" w:rsidRDefault="000B0979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B0979" w:rsidRPr="00380184" w:rsidRDefault="000B0979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15/31.08.20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Стояново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69537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0B0979" w:rsidRPr="009B4FA8" w:rsidRDefault="000B0979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B0979" w:rsidRPr="0002000E" w:rsidRDefault="000B0979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Стояново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0B0979" w:rsidRPr="0095208B" w:rsidRDefault="000B0979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0B0979" w:rsidRPr="0002000E" w:rsidRDefault="000B0979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B0979" w:rsidRPr="00A736B2" w:rsidRDefault="000B0979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0B0979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0B0979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Стояново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0B0979" w:rsidRPr="00A736B2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0B0979" w:rsidRPr="00D733A7" w:rsidRDefault="000B0979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B0979" w:rsidRPr="00A736B2" w:rsidRDefault="000B0979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0B0979" w:rsidRDefault="000B0979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0B0979" w:rsidRDefault="000B0979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B0979" w:rsidRPr="0095208B" w:rsidRDefault="000B0979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0B0979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979" w:rsidRDefault="000B0979">
      <w:r>
        <w:separator/>
      </w:r>
    </w:p>
  </w:endnote>
  <w:endnote w:type="continuationSeparator" w:id="0">
    <w:p w:rsidR="000B0979" w:rsidRDefault="000B0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79" w:rsidRDefault="000B0979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0B0979" w:rsidRPr="002426C1" w:rsidRDefault="000B0979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79" w:rsidRDefault="000B09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B0979" w:rsidRDefault="000B09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B0979" w:rsidRPr="00627A1B" w:rsidRDefault="000B097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0B0979" w:rsidRPr="001F600F" w:rsidRDefault="000B097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979" w:rsidRDefault="000B0979">
      <w:r>
        <w:separator/>
      </w:r>
    </w:p>
  </w:footnote>
  <w:footnote w:type="continuationSeparator" w:id="0">
    <w:p w:rsidR="000B0979" w:rsidRDefault="000B09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79" w:rsidRPr="005B69F7" w:rsidRDefault="000B0979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0B0979" w:rsidRPr="005B69F7" w:rsidRDefault="000B0979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B0979" w:rsidRDefault="000B097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0B0979" w:rsidRPr="00C46212" w:rsidRDefault="000B0979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097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49C5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21DA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33F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3CFD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358E"/>
    <w:rsid w:val="00DA41CC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39A7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21D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921D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921D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921DA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921DA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21DA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3921DA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04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490</Words>
  <Characters>2796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2</cp:revision>
  <cp:lastPrinted>2021-09-16T08:14:00Z</cp:lastPrinted>
  <dcterms:created xsi:type="dcterms:W3CDTF">2021-10-05T07:27:00Z</dcterms:created>
  <dcterms:modified xsi:type="dcterms:W3CDTF">2021-10-05T07:27:00Z</dcterms:modified>
</cp:coreProperties>
</file>